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9ADB8" w14:textId="4868EE2D" w:rsidR="00423EF7" w:rsidRDefault="00423EF7" w:rsidP="00423E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RADDOK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0DA27A3" w14:textId="77777777" w:rsidR="00423EF7" w:rsidRDefault="00423EF7" w:rsidP="00423E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3C2F701B" w14:textId="77777777" w:rsidR="00423EF7" w:rsidRDefault="00423EF7" w:rsidP="00423E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EC9820" w14:textId="77777777" w:rsidR="00423EF7" w:rsidRDefault="00423EF7" w:rsidP="00423E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94AEB5" w14:textId="2C85D9C0" w:rsidR="00423EF7" w:rsidRDefault="00423EF7" w:rsidP="00423E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 Mar.1411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67FF409A" w14:textId="77777777" w:rsidR="00423EF7" w:rsidRDefault="00423EF7" w:rsidP="00423E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426)</w:t>
      </w:r>
    </w:p>
    <w:p w14:paraId="465E4589" w14:textId="77777777" w:rsidR="00423EF7" w:rsidRDefault="00423EF7" w:rsidP="00423E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9E80B2" w14:textId="77777777" w:rsidR="00423EF7" w:rsidRDefault="00423EF7" w:rsidP="00423E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BC0408" w14:textId="77777777" w:rsidR="00423EF7" w:rsidRPr="00856147" w:rsidRDefault="00423EF7" w:rsidP="00423E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2021</w:t>
      </w:r>
    </w:p>
    <w:p w14:paraId="5D4782C8" w14:textId="07F378CE" w:rsidR="00BA00AB" w:rsidRPr="00423EF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23E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C471E" w14:textId="77777777" w:rsidR="00423EF7" w:rsidRDefault="00423EF7" w:rsidP="009139A6">
      <w:r>
        <w:separator/>
      </w:r>
    </w:p>
  </w:endnote>
  <w:endnote w:type="continuationSeparator" w:id="0">
    <w:p w14:paraId="27205AD1" w14:textId="77777777" w:rsidR="00423EF7" w:rsidRDefault="00423E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E22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99B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183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120F4" w14:textId="77777777" w:rsidR="00423EF7" w:rsidRDefault="00423EF7" w:rsidP="009139A6">
      <w:r>
        <w:separator/>
      </w:r>
    </w:p>
  </w:footnote>
  <w:footnote w:type="continuationSeparator" w:id="0">
    <w:p w14:paraId="3EA90BBD" w14:textId="77777777" w:rsidR="00423EF7" w:rsidRDefault="00423E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6D7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7E2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51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EF7"/>
    <w:rsid w:val="000666E0"/>
    <w:rsid w:val="002510B7"/>
    <w:rsid w:val="00423EF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809DE"/>
  <w15:chartTrackingRefBased/>
  <w15:docId w15:val="{CF048C67-2FC5-4802-82BE-3B46ED29F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2021-04-19T19:30:00Z</dcterms:created>
  <dcterms:modified xsi:type="dcterms:W3CDTF">2021-04-19T19:31:00Z</dcterms:modified>
</cp:coreProperties>
</file>